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FE" w:rsidRDefault="00E90BFE">
      <w:pPr>
        <w:autoSpaceDE w:val="0"/>
        <w:rPr>
          <w:rFonts w:ascii="Arial" w:hAnsi="Arial" w:cs="Arial"/>
        </w:rPr>
      </w:pPr>
    </w:p>
    <w:p w:rsidR="00E90BFE" w:rsidRDefault="00E90BFE" w:rsidP="0057741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 Dipartimento di Prevenzione</w:t>
      </w:r>
    </w:p>
    <w:p w:rsidR="00E90BFE" w:rsidRDefault="00E90BFE" w:rsidP="0057741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USL UMBRIA 2</w:t>
      </w:r>
    </w:p>
    <w:p w:rsidR="00E90BFE" w:rsidRDefault="00E90BFE" w:rsidP="0057741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U.O.C. Igiene e Sanità Pubblica</w:t>
      </w:r>
    </w:p>
    <w:p w:rsidR="00E90BFE" w:rsidRDefault="00E90BFE" w:rsidP="0057741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Via Bramante n. 37 </w:t>
      </w:r>
    </w:p>
    <w:p w:rsidR="00E90BFE" w:rsidRDefault="00E90BFE" w:rsidP="0057741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05100 TERNI</w:t>
      </w:r>
    </w:p>
    <w:p w:rsidR="00E90BFE" w:rsidRDefault="00E90BFE" w:rsidP="00C02DF7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90BFE" w:rsidRDefault="00E90BFE" w:rsidP="00C02DF7">
      <w:pPr>
        <w:autoSpaceDE w:val="0"/>
        <w:rPr>
          <w:rFonts w:ascii="Arial" w:hAnsi="Arial" w:cs="Arial"/>
        </w:rPr>
      </w:pPr>
    </w:p>
    <w:p w:rsidR="00E90BFE" w:rsidRDefault="00E90BFE">
      <w:pPr>
        <w:autoSpaceDE w:val="0"/>
        <w:rPr>
          <w:rFonts w:ascii="Arial-BoldMT" w:hAnsi="Arial-BoldMT" w:cs="Arial-BoldMT"/>
          <w:b/>
          <w:bCs/>
        </w:rPr>
      </w:pPr>
    </w:p>
    <w:p w:rsidR="00E90BFE" w:rsidRDefault="00E90BFE">
      <w:pPr>
        <w:autoSpaceDE w:val="0"/>
        <w:rPr>
          <w:rFonts w:ascii="Arial-BoldMT" w:hAnsi="Arial-BoldMT" w:cs="Arial-BoldMT"/>
          <w:sz w:val="20"/>
          <w:szCs w:val="20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OGGETTO: RICHIESTA NULLA OSTA IGIENICO SANITARIO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Il sottoscritto firmatario della presente</w:t>
      </w:r>
    </w:p>
    <w:p w:rsidR="00E90BFE" w:rsidRDefault="00E90BFE">
      <w:pPr>
        <w:autoSpaceDE w:val="0"/>
        <w:rPr>
          <w:rFonts w:ascii="TimesNewRomanPSMT" w:hAnsi="TimesNewRomanPSMT" w:cs="TimesNewRomanPSMT"/>
          <w:sz w:val="14"/>
          <w:szCs w:val="14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Cognome…………………………………………………Nome ……………………………………</w:t>
      </w:r>
    </w:p>
    <w:p w:rsidR="00E90BFE" w:rsidRDefault="00E90BFE">
      <w:pPr>
        <w:autoSpaceDE w:val="0"/>
        <w:rPr>
          <w:rFonts w:ascii="TimesNewRomanPSMT" w:hAnsi="TimesNewRomanPSMT" w:cs="TimesNewRomanPSMT"/>
          <w:sz w:val="20"/>
          <w:szCs w:val="20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Codice fiscale I__I __I__I__I__I__I__I__I__I__I__I__I__I__I__I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di nascita…………………………………………Cittadinanza…………………………………</w:t>
      </w:r>
    </w:p>
    <w:p w:rsidR="00E90BFE" w:rsidRDefault="00E90BFE">
      <w:pPr>
        <w:autoSpaceDE w:val="0"/>
        <w:rPr>
          <w:rFonts w:ascii="TimesNewRomanPSMT" w:hAnsi="TimesNewRomanPSMT" w:cs="TimesNewRomanPSMT"/>
          <w:sz w:val="14"/>
          <w:szCs w:val="14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Luogo di nascita:</w:t>
      </w:r>
    </w:p>
    <w:p w:rsidR="00E90BFE" w:rsidRDefault="00E90BFE">
      <w:pPr>
        <w:autoSpaceDE w:val="0"/>
        <w:rPr>
          <w:rFonts w:ascii="TimesNewRomanPSMT" w:hAnsi="TimesNewRomanPSMT" w:cs="TimesNewRomanPSMT"/>
          <w:sz w:val="14"/>
          <w:szCs w:val="14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Comune…………………………………..…….........................................................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Provincia........................……………..Stato.....................................………………………..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Residenza: Comune………………………………………………..………....................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Provincia .....................................................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Via/Piazza…………………………………………………………n………..CAP………………….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Telefono…………………………Cellulare…………………………..Fax………………………….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e-mail………………………………@..............................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 qualità di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cs="Times New Roman"/>
        </w:rPr>
        <w:t>􀍙</w:t>
      </w:r>
      <w:r>
        <w:rPr>
          <w:rFonts w:ascii="TimesNewRomanPSMT-Identity-H" w:hAnsi="TimesNewRomanPSMT-Identity-H" w:cs="TimesNewRomanPSMT-Identity-H"/>
        </w:rPr>
        <w:t xml:space="preserve">  </w:t>
      </w:r>
      <w:r>
        <w:rPr>
          <w:rFonts w:ascii="TimesNewRomanPSMT" w:hAnsi="TimesNewRomanPSMT" w:cs="TimesNewRomanPSMT"/>
        </w:rPr>
        <w:t>Titolare dell’omonima impresa individuale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cs="Times New Roman"/>
        </w:rPr>
        <w:t>􀍙</w:t>
      </w:r>
      <w:r>
        <w:rPr>
          <w:rFonts w:ascii="TimesNewRomanPSMT-Identity-H" w:hAnsi="TimesNewRomanPSMT-Identity-H" w:cs="TimesNewRomanPSMT-Identity-H"/>
        </w:rPr>
        <w:t xml:space="preserve">  </w:t>
      </w:r>
      <w:r>
        <w:rPr>
          <w:rFonts w:ascii="TimesNewRomanPSMT" w:hAnsi="TimesNewRomanPSMT" w:cs="TimesNewRomanPSMT"/>
        </w:rPr>
        <w:t>Legale rappresentante di (denominazione o ragione sociale)</w:t>
      </w:r>
    </w:p>
    <w:p w:rsidR="00E90BFE" w:rsidRDefault="00E90BFE">
      <w:pPr>
        <w:autoSpaceDE w:val="0"/>
        <w:rPr>
          <w:rFonts w:ascii="TimesNewRomanPSMT" w:hAnsi="TimesNewRomanPSMT" w:cs="TimesNewRomanPSMT"/>
          <w:sz w:val="16"/>
          <w:szCs w:val="16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</w:t>
      </w:r>
    </w:p>
    <w:p w:rsidR="00E90BFE" w:rsidRDefault="00E90BFE">
      <w:pPr>
        <w:autoSpaceDE w:val="0"/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:rsidR="00E90BFE" w:rsidRDefault="00E90BFE">
      <w:pPr>
        <w:autoSpaceDE w:val="0"/>
        <w:rPr>
          <w:rFonts w:ascii="TimesNewRomanPS-BoldMT" w:hAnsi="TimesNewRomanPS-BoldMT" w:cs="TimesNewRomanPS-BoldMT"/>
        </w:rPr>
      </w:pPr>
      <w:r>
        <w:rPr>
          <w:rFonts w:ascii="TimesNewRomanPS-BoldMT" w:hAnsi="TimesNewRomanPS-BoldMT" w:cs="TimesNewRomanPS-BoldMT"/>
        </w:rPr>
        <w:t>CHIEDE IL RILASCIO DEL NULLA OSTA IGIENICO SANITARIO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Per i locali siti in :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Comune…………………………............................................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Via/Piazza......................................................…………………………………...……n……………..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Dove intende esercitare l’attività di …………………………………………………………………..</w:t>
      </w:r>
    </w:p>
    <w:p w:rsidR="00E90BFE" w:rsidRDefault="00E90BFE">
      <w:pPr>
        <w:autoSpaceDE w:val="0"/>
      </w:pP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</w:t>
      </w:r>
    </w:p>
    <w:p w:rsidR="00E90BFE" w:rsidRDefault="00E90BFE">
      <w:pPr>
        <w:autoSpaceDE w:val="0"/>
      </w:pPr>
    </w:p>
    <w:p w:rsidR="00E90BFE" w:rsidRDefault="00E90BFE">
      <w:pPr>
        <w:pageBreakBefore/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 tal fine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Che i locali ove si intende svolgere l’attività oggetto della presente istanza sono in possesso di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agibilità, con idonea destinazione d’uso;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Che per i locali predetti è stata rilasciata certificazione di conformità o dichiarazione di rispondenza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per tutti gli impianti installati, ai sensi della normativa vigente;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ALLEGA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 Planimetria dei locali, in scala 1:100, firmata da un tecnico abilitato e controfirmata dal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proprietario o dal legale rappresentante (indicando per ogni locale la destinazione d’uso, la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superficie, le superfici fenestrate, l’altezza, la collocazione delle principali attrezzature o layout);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 Relazione tecnico sanitaria, contenente le informazioni elencate nello specifico modello allegato: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3.1 - COUNTRY HOUSE – RESIDENZE DI CAMPAGNA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3.2 - CASE E APPARTAMENTI PER VACANZE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3.3 - CASE PER FERIE, CASE RELIGIOSE DI OSPITALITA, OSTELLI PER LA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GIOVENU’,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KINDERHEIMER CENTRI DI VACANZE PER RAGAZZI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3.4 - RIFUGI ESCURSIONISTICI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3.5 - CENTRI SOGGIORNO STUDI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3.6 - STRUTTURA RICETTIVA ALL’ARIA APERTA)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3.7 - AGRITURISMO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3.8 - FATTORIE DIDATTICHE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3.9 - ALBERGHI</w:t>
      </w:r>
    </w:p>
    <w:p w:rsidR="00E90BFE" w:rsidRDefault="00E90BFE">
      <w:pPr>
        <w:autoSpaceDE w:val="0"/>
        <w:spacing w:before="57" w:after="57"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|__|  MOD. 3.10-CENTRI ATTIVITA’ MOTORIA (CAM))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 Fotocopia di un documento d’identità in corso di validità;</w:t>
      </w:r>
    </w:p>
    <w:p w:rsidR="00E90BFE" w:rsidRDefault="00E90BFE">
      <w:pPr>
        <w:autoSpaceDE w:val="0"/>
        <w:spacing w:line="360" w:lineRule="auto"/>
        <w:ind w:hanging="16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 Fotocopia della ricevuta di pagamento come da tariffario regionale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 INFINE: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 essere consapevole delle sanzioni penali, in caso di dichiarazioni non veritiere, di informazioni 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uso di atti falsi, richiamate dall’art. 76 del DPR 28/12/2000, n. 445;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 essere informato, ai sensi e per gli effetti di cui all’art.13 del D.Lgs. 196/2003, che i dati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personali raccolti saranno trattati, anche con strumenti informatici, esclusivamente nell’ambito del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procedimento per il quale viene presentata la presente istanza e per tale motivo rilascia il consenso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al loro utilizzo nei limiti sopra riportati..</w:t>
      </w:r>
    </w:p>
    <w:p w:rsidR="00E90BFE" w:rsidRDefault="00E90BFE">
      <w:pPr>
        <w:autoSpaceDE w:val="0"/>
        <w:spacing w:line="360" w:lineRule="auto"/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….......………………………….. li…………………         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In fede</w:t>
      </w:r>
    </w:p>
    <w:p w:rsidR="00E90BFE" w:rsidRDefault="00E90BFE">
      <w:pPr>
        <w:autoSpaceDE w:val="0"/>
        <w:spacing w:line="360" w:lineRule="auto"/>
      </w:pPr>
    </w:p>
    <w:p w:rsidR="00E90BFE" w:rsidRDefault="00E90BFE">
      <w:pPr>
        <w:pageBreakBefore/>
        <w:autoSpaceDE w:val="0"/>
        <w:spacing w:line="360" w:lineRule="auto"/>
        <w:rPr>
          <w:rFonts w:ascii="Verdana" w:hAnsi="Verdana" w:cs="Arial-BoldMT"/>
          <w:sz w:val="18"/>
          <w:szCs w:val="18"/>
        </w:rPr>
      </w:pPr>
      <w:r>
        <w:rPr>
          <w:rFonts w:ascii="ArialMT" w:hAnsi="ArialMT" w:cs="ArialMT"/>
          <w:b/>
          <w:bCs/>
          <w:sz w:val="18"/>
          <w:szCs w:val="18"/>
        </w:rPr>
        <w:t xml:space="preserve">MODULO RICHIESTA NULLA OSTA IGIENICO SANITARIO      </w:t>
      </w:r>
      <w:r>
        <w:rPr>
          <w:rFonts w:ascii="Verdana" w:hAnsi="Verdana" w:cs="Arial-BoldMT"/>
          <w:sz w:val="18"/>
          <w:szCs w:val="18"/>
        </w:rPr>
        <w:t>Mod. 3.1</w:t>
      </w: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spacing w:line="360" w:lineRule="auto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COUNTRY HOUSE – RESIDENZA DI CAMPAGNA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posti letti (numero minimo quattordici posti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letto comma 1 art. </w:t>
      </w:r>
      <w:smartTag w:uri="urn:schemas-microsoft-com:office:smarttags" w:element="metricconverter">
        <w:smartTagPr>
          <w:attr w:name="ProductID" w:val="30 L"/>
        </w:smartTagPr>
        <w:r>
          <w:rPr>
            <w:rFonts w:ascii="TimesNewRomanPSMT" w:hAnsi="TimesNewRomanPSMT" w:cs="TimesNewRomanPSMT"/>
          </w:rPr>
          <w:t>30 L</w:t>
        </w:r>
      </w:smartTag>
      <w:r>
        <w:rPr>
          <w:rFonts w:ascii="TimesNewRomanPSMT" w:hAnsi="TimesNewRomanPSMT" w:cs="TimesNewRomanPSMT"/>
        </w:rPr>
        <w:t>.R. 18/06) distribuiti in: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2"/>
          <w:szCs w:val="12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camere da 1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camere da 2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camere da 3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camere da ___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camere da ___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appartamenti da: n. ___ camere da n. ___ posti letto, soggiorno con n. ____ 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appartamenti da: n. ___ camere da n. ___ posti letto, soggiorno con n. ____ 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appartamenti da: n. ___ camere da n. ___ posti letto, soggiorno con n. ____  posti letto</w:t>
      </w:r>
    </w:p>
    <w:p w:rsidR="00E90BFE" w:rsidRDefault="00E90BFE">
      <w:pPr>
        <w:autoSpaceDE w:val="0"/>
        <w:spacing w:line="200" w:lineRule="atLeast"/>
        <w:rPr>
          <w:rFonts w:ascii="Arial-BoldMT" w:hAnsi="Arial-BoldMT" w:cs="Arial-BoldMT"/>
          <w:sz w:val="12"/>
          <w:szCs w:val="12"/>
        </w:rPr>
      </w:pP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 xml:space="preserve">La ristorazione è garantita ai soli alloggiati (comma 1 art. </w:t>
      </w:r>
      <w:smartTag w:uri="urn:schemas-microsoft-com:office:smarttags" w:element="metricconverter">
        <w:smartTagPr>
          <w:attr w:name="ProductID" w:val="30 L"/>
        </w:smartTagPr>
        <w:r>
          <w:rPr>
            <w:rFonts w:ascii="TimesNewRomanPSMT" w:hAnsi="TimesNewRomanPSMT" w:cs="TimesNewRomanPSMT"/>
          </w:rPr>
          <w:t>30 L</w:t>
        </w:r>
      </w:smartTag>
      <w:r>
        <w:rPr>
          <w:rFonts w:ascii="TimesNewRomanPSMT" w:hAnsi="TimesNewRomanPSMT" w:cs="TimesNewRomanPSMT"/>
        </w:rPr>
        <w:t>.R. 18/06) nel rispetto del REG.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CE 852/2004 (vedi scheda specifica per </w:t>
      </w:r>
      <w:smartTag w:uri="urn:schemas-microsoft-com:office:smarttags" w:element="PersonName">
        <w:smartTagPr>
          <w:attr w:name="ProductID" w:val="la Notifica Inizio"/>
        </w:smartTagPr>
        <w:r>
          <w:rPr>
            <w:rFonts w:ascii="TimesNewRomanPSMT" w:hAnsi="TimesNewRomanPSMT" w:cs="TimesNewRomanPSMT"/>
          </w:rPr>
          <w:t>la Notifica Inizio</w:t>
        </w:r>
      </w:smartTag>
      <w:r>
        <w:rPr>
          <w:rFonts w:ascii="TimesNewRomanPSMT" w:hAnsi="TimesNewRomanPSMT" w:cs="TimesNewRomanPSMT"/>
        </w:rPr>
        <w:t xml:space="preserve"> Attività settore alimentare)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6"/>
          <w:szCs w:val="16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presenti le seguenti attrezzature sportive e ricreative: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C.A.M. nel rispetto della L.R. 19/09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PISCINA nel rispetto della L.R. 4/07 e R.R. 2/08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BENESSERE nel rispetto della Del.G.R. 130/10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ESTETICO nel rispetto della L.R. 10/90 e D.Interministeriale 28/03/2011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ALTRO  ….....................................................................................................................................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</w:t>
      </w:r>
      <w:r>
        <w:rPr>
          <w:rFonts w:ascii="TimesNewRomanPSMT" w:hAnsi="TimesNewRomanPSMT" w:cs="TimesNewRomanPSMT"/>
          <w:sz w:val="18"/>
          <w:szCs w:val="18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</w:pPr>
    </w:p>
    <w:p w:rsidR="00E90BFE" w:rsidRDefault="00E90BFE">
      <w:pPr>
        <w:pageBreakBefore/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 </w:t>
      </w:r>
      <w:r>
        <w:rPr>
          <w:rFonts w:ascii="Verdana" w:hAnsi="Verdana" w:cs="ArialMT"/>
          <w:sz w:val="18"/>
          <w:szCs w:val="18"/>
        </w:rPr>
        <w:t xml:space="preserve"> </w:t>
      </w:r>
      <w:r>
        <w:rPr>
          <w:rFonts w:ascii="Verdana" w:hAnsi="Verdana" w:cs="Arial-BoldMT"/>
          <w:sz w:val="18"/>
          <w:szCs w:val="18"/>
        </w:rPr>
        <w:t>Mod. 3.2</w:t>
      </w: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spacing w:line="360" w:lineRule="auto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CASE E APPARTAMENTI PER VACANZE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posti letti (almeno tre unità abitative comma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1 art. </w:t>
      </w:r>
      <w:smartTag w:uri="urn:schemas-microsoft-com:office:smarttags" w:element="metricconverter">
        <w:smartTagPr>
          <w:attr w:name="ProductID" w:val="31 L"/>
        </w:smartTagPr>
        <w:r>
          <w:rPr>
            <w:rFonts w:ascii="TimesNewRomanPSMT" w:hAnsi="TimesNewRomanPSMT" w:cs="TimesNewRomanPSMT"/>
          </w:rPr>
          <w:t>31 L</w:t>
        </w:r>
      </w:smartTag>
      <w:r>
        <w:rPr>
          <w:rFonts w:ascii="TimesNewRomanPSMT" w:hAnsi="TimesNewRomanPSMT" w:cs="TimesNewRomanPSMT"/>
        </w:rPr>
        <w:t>.R. 18/06) distribuiti in: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8"/>
          <w:szCs w:val="18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appartamenti da: n. ___ camere da n. ___ posti letto, soggiorno con n. ____ 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appartamenti da: n. ___camere da n. ___ posti letto, soggiorno con n. ____ 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 appartamenti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presenti le seguenti attrezzature sportive e ricreative: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C.A.M. nel rispetto della L.R. 19/09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PISCINA nel rispetto della L.R. 4/07 e R.R. 2/08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BENESSERE nel rispetto della Del.G.R. 130/10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ESTETICO nel rispetto della L.R. 10/90 e D.Interministeriale 28/03/2011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ALTRO …........................................................................................................................................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Arial-BoldMT" w:hAnsi="Arial-BoldMT" w:cs="Arial-BoldMT"/>
          <w:sz w:val="20"/>
          <w:szCs w:val="20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</w:t>
      </w:r>
      <w:r>
        <w:rPr>
          <w:rFonts w:ascii="TimesNewRomanPSMT" w:hAnsi="TimesNewRomanPSMT" w:cs="TimesNewRomanPSMT"/>
          <w:sz w:val="20"/>
          <w:szCs w:val="20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</w:t>
      </w:r>
      <w:r>
        <w:rPr>
          <w:rFonts w:ascii="Verdana" w:hAnsi="Verdana" w:cs="ArialMT"/>
          <w:b/>
          <w:bCs/>
          <w:sz w:val="18"/>
          <w:szCs w:val="18"/>
        </w:rPr>
        <w:tab/>
      </w:r>
      <w:r>
        <w:rPr>
          <w:rFonts w:ascii="Verdana" w:hAnsi="Verdana" w:cs="Arial-BoldMT"/>
          <w:sz w:val="18"/>
          <w:szCs w:val="18"/>
        </w:rPr>
        <w:t>Mod. 3.3</w:t>
      </w:r>
    </w:p>
    <w:p w:rsidR="00E90BFE" w:rsidRDefault="00E90BFE">
      <w:pPr>
        <w:autoSpaceDE w:val="0"/>
        <w:rPr>
          <w:rFonts w:ascii="ArialMT" w:hAnsi="ArialMT" w:cs="ArialMT"/>
          <w:sz w:val="18"/>
          <w:szCs w:val="18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 xml:space="preserve">CASE PER FERIE - CASE RELIGIOSE DI OSPITALITA’ - OSTELLI PER </w:t>
      </w:r>
      <w:smartTag w:uri="urn:schemas-microsoft-com:office:smarttags" w:element="PersonName">
        <w:smartTagPr>
          <w:attr w:name="ProductID" w:val="LA GIOVENTU"/>
        </w:smartTagPr>
        <w:r>
          <w:rPr>
            <w:rFonts w:ascii="ComicSansMS-Bold" w:hAnsi="ComicSansMS-Bold" w:cs="ComicSansMS-Bold"/>
            <w:b/>
            <w:bCs/>
            <w:sz w:val="28"/>
            <w:szCs w:val="28"/>
          </w:rPr>
          <w:t>LA GIOVENTU</w:t>
        </w:r>
      </w:smartTag>
      <w:r>
        <w:rPr>
          <w:rFonts w:ascii="ComicSansMS-Bold" w:hAnsi="ComicSansMS-Bold" w:cs="ComicSansMS-Bold"/>
          <w:b/>
          <w:bCs/>
          <w:sz w:val="28"/>
          <w:szCs w:val="28"/>
        </w:rPr>
        <w:t>’ KINDERHEIMER – CENTRI DI VANCANZA PER RAGAZZI</w:t>
      </w:r>
    </w:p>
    <w:p w:rsidR="00E90BFE" w:rsidRDefault="00E90BFE">
      <w:pPr>
        <w:autoSpaceDE w:val="0"/>
        <w:rPr>
          <w:rFonts w:ascii="Arial-BoldMT" w:hAnsi="Arial-BoldMT" w:cs="Arial-BoldMT"/>
          <w:sz w:val="16"/>
          <w:szCs w:val="16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 posti letti distribuiti in: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1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2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3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4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__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wc (1 ogni 6 posti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bagno o doccia (1 ogni 10 posto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lavabo (1 ogni 6 posto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con servizio igienico privato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locali comuni (distinti dalla sala pranzo, ampiezza minima mq. 25 per i primi dieci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posti letto e mq. 0,50 per ogni posto letto in più)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6"/>
          <w:szCs w:val="16"/>
        </w:rPr>
      </w:pP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 xml:space="preserve">La ristorazione è garantita ai soli alloggiati (comma 3 art. </w:t>
      </w:r>
      <w:smartTag w:uri="urn:schemas-microsoft-com:office:smarttags" w:element="metricconverter">
        <w:smartTagPr>
          <w:attr w:name="ProductID" w:val="32 L"/>
        </w:smartTagPr>
        <w:r>
          <w:rPr>
            <w:rFonts w:ascii="TimesNewRomanPSMT" w:hAnsi="TimesNewRomanPSMT" w:cs="TimesNewRomanPSMT"/>
          </w:rPr>
          <w:t>32 L</w:t>
        </w:r>
      </w:smartTag>
      <w:r>
        <w:rPr>
          <w:rFonts w:ascii="TimesNewRomanPSMT" w:hAnsi="TimesNewRomanPSMT" w:cs="TimesNewRomanPSMT"/>
        </w:rPr>
        <w:t>.R. 18/06) nel rispetto del REG.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CE 852/2004 (vedi scheda specifica per </w:t>
      </w:r>
      <w:smartTag w:uri="urn:schemas-microsoft-com:office:smarttags" w:element="PersonName">
        <w:smartTagPr>
          <w:attr w:name="ProductID" w:val="la Notifica Inizio"/>
        </w:smartTagPr>
        <w:r>
          <w:rPr>
            <w:rFonts w:ascii="TimesNewRomanPSMT" w:hAnsi="TimesNewRomanPSMT" w:cs="TimesNewRomanPSMT"/>
          </w:rPr>
          <w:t>la Notifica Inizio</w:t>
        </w:r>
      </w:smartTag>
      <w:r>
        <w:rPr>
          <w:rFonts w:ascii="TimesNewRomanPSMT" w:hAnsi="TimesNewRomanPSMT" w:cs="TimesNewRomanPSMT"/>
        </w:rPr>
        <w:t xml:space="preserve"> Attività settore alimentare).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presenti le seguenti attrezzature sportive e ricreative: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C.A.M. nel rispetto della L.R. 19/09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Wingdings-Regular-Identity-H" w:hAnsi="Wingdings-Regular-Identity-H" w:cs="Wingdings-Regular-Identity-H"/>
          <w:sz w:val="28"/>
          <w:szCs w:val="28"/>
        </w:rPr>
        <w:t xml:space="preserve">􀂅 </w:t>
      </w:r>
      <w:r>
        <w:rPr>
          <w:rFonts w:ascii="TimesNewRomanPSMT" w:hAnsi="TimesNewRomanPSMT" w:cs="TimesNewRomanPSMT"/>
        </w:rPr>
        <w:t>PISCINA nel rispetto della L.R. 4/07 e R.R. 2/08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BENESSERE nel rispetto della Del.G.R. 130/10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ESTETICO nel rispetto della L.R. 10/90 e D.Interministeriale 28/03/2011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ALTRO …........................................................................................................................................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    FIRMA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  <w:t xml:space="preserve">              (del legale rappresentante o titolare dell’attività)</w:t>
      </w:r>
    </w:p>
    <w:p w:rsidR="00E90BFE" w:rsidRDefault="00E90BFE">
      <w:pPr>
        <w:autoSpaceDE w:val="0"/>
        <w:spacing w:line="200" w:lineRule="atLeast"/>
        <w:rPr>
          <w:sz w:val="18"/>
          <w:szCs w:val="18"/>
        </w:rPr>
      </w:pPr>
    </w:p>
    <w:p w:rsidR="00E90BFE" w:rsidRDefault="00E90BFE">
      <w:pPr>
        <w:pageBreakBefore/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</w:t>
      </w:r>
      <w:r>
        <w:rPr>
          <w:rFonts w:ascii="Verdana" w:hAnsi="Verdana" w:cs="Arial-BoldMT"/>
          <w:sz w:val="18"/>
          <w:szCs w:val="18"/>
        </w:rPr>
        <w:t>Mod. 3.4</w:t>
      </w:r>
    </w:p>
    <w:p w:rsidR="00E90BFE" w:rsidRDefault="00E90BFE">
      <w:pPr>
        <w:autoSpaceDE w:val="0"/>
        <w:rPr>
          <w:rFonts w:ascii="Verdana" w:hAnsi="Verdana" w:cs="ArialMT"/>
          <w:sz w:val="20"/>
          <w:szCs w:val="20"/>
        </w:rPr>
      </w:pPr>
    </w:p>
    <w:p w:rsidR="00E90BFE" w:rsidRDefault="00E90BFE">
      <w:pPr>
        <w:autoSpaceDE w:val="0"/>
        <w:rPr>
          <w:rFonts w:ascii="Verdana" w:hAnsi="Verdana" w:cs="ArialMT"/>
          <w:sz w:val="20"/>
          <w:szCs w:val="20"/>
        </w:rPr>
      </w:pPr>
    </w:p>
    <w:p w:rsidR="00E90BFE" w:rsidRDefault="00E90BFE">
      <w:pPr>
        <w:autoSpaceDE w:val="0"/>
        <w:spacing w:line="360" w:lineRule="auto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RIFUGI ESCURSIONISTICI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posti letti distribuiti in: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1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2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3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4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__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wc (1 ogni 6 posti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doccia (1 ogni 6 posto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lavabo (1 ogni 6 posto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con servizio igienico privato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Servizio cucina o attrezzatura per cucina comune nel rispetto del REG. CE 852/2004 (vedi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scheda specifica per la Notifica Inizio Attività settore alimentare)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Spazio attrezzato per il consumo di alimenti.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</w:t>
      </w:r>
      <w:r>
        <w:rPr>
          <w:rFonts w:ascii="TimesNewRomanPSMT" w:hAnsi="TimesNewRomanPSMT" w:cs="TimesNewRomanPSMT"/>
          <w:sz w:val="20"/>
          <w:szCs w:val="20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</w:t>
      </w:r>
      <w:r>
        <w:rPr>
          <w:rFonts w:ascii="Verdana" w:hAnsi="Verdana" w:cs="ArialMT"/>
          <w:sz w:val="18"/>
          <w:szCs w:val="18"/>
        </w:rPr>
        <w:t xml:space="preserve"> </w:t>
      </w:r>
      <w:r>
        <w:rPr>
          <w:rFonts w:ascii="Verdana" w:hAnsi="Verdana" w:cs="Arial-BoldMT"/>
          <w:sz w:val="18"/>
          <w:szCs w:val="18"/>
        </w:rPr>
        <w:t>Mod. 3.5</w:t>
      </w: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STRUTTURA RICETTIVA EXTRALBERGHIERA</w:t>
      </w: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CENTRO SOGGIORNO STUDI</w:t>
      </w:r>
    </w:p>
    <w:p w:rsidR="00E90BFE" w:rsidRDefault="00E90BFE">
      <w:pPr>
        <w:autoSpaceDE w:val="0"/>
        <w:spacing w:line="360" w:lineRule="auto"/>
        <w:rPr>
          <w:rFonts w:ascii="Arial-BoldMT" w:hAnsi="Arial-BoldMT" w:cs="Arial-BoldMT"/>
          <w:sz w:val="20"/>
          <w:szCs w:val="20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posti letti distribuiti in: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1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2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3 posto letto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struttura è attrezzata per il soggiorno degli ospiti con i requisiti previsti per gli alberghi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classificati a due stelle.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E’ presente il ristorante nel rispetto del REG. CE 852/2004 (vedi scheda specifica per la Notifica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Inizio Attività settore alimentare)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</w:rPr>
        <w:t xml:space="preserve">   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             </w:t>
      </w:r>
      <w:r>
        <w:rPr>
          <w:rFonts w:ascii="TimesNewRomanPSMT" w:hAnsi="TimesNewRomanPSMT" w:cs="TimesNewRomanPSMT"/>
          <w:sz w:val="20"/>
          <w:szCs w:val="20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</w:t>
      </w:r>
      <w:r>
        <w:rPr>
          <w:rFonts w:ascii="Verdana" w:hAnsi="Verdana" w:cs="ArialMT"/>
          <w:sz w:val="18"/>
          <w:szCs w:val="18"/>
        </w:rPr>
        <w:t xml:space="preserve"> </w:t>
      </w:r>
      <w:r>
        <w:rPr>
          <w:rFonts w:ascii="Verdana" w:hAnsi="Verdana" w:cs="Arial-BoldMT"/>
          <w:sz w:val="18"/>
          <w:szCs w:val="18"/>
        </w:rPr>
        <w:t>Mod. 3.6</w:t>
      </w: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STRUTTURA RICETTIVA ALL’ARIA APERTA</w:t>
      </w:r>
    </w:p>
    <w:p w:rsidR="00E90BFE" w:rsidRDefault="00E90BFE">
      <w:pPr>
        <w:autoSpaceDE w:val="0"/>
        <w:rPr>
          <w:rFonts w:ascii="Arial-BoldMT" w:hAnsi="Arial-BoldMT" w:cs="Arial-BoldMT"/>
          <w:sz w:val="20"/>
          <w:szCs w:val="20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Tipologia: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Campeggio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Villaggio Turistico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Camping Village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Numero di stelle: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 xml:space="preserve">1      </w:t>
      </w: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 xml:space="preserve">2 </w:t>
      </w:r>
      <w:r>
        <w:rPr>
          <w:rFonts w:ascii="TimesNewRomanPSMT" w:hAnsi="TimesNewRomanPSMT" w:cs="TimesNewRomanPSMT"/>
        </w:rPr>
        <w:tab/>
        <w:t xml:space="preserve">  </w:t>
      </w: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 xml:space="preserve">3 </w:t>
      </w:r>
      <w:r>
        <w:rPr>
          <w:rFonts w:ascii="TimesNewRomanPSMT" w:hAnsi="TimesNewRomanPSMT" w:cs="TimesNewRomanPSMT"/>
        </w:rPr>
        <w:tab/>
        <w:t xml:space="preserve">   </w:t>
      </w: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4</w:t>
      </w:r>
      <w:r>
        <w:rPr>
          <w:rFonts w:ascii="TimesNewRomanPSMT" w:hAnsi="TimesNewRomanPSMT" w:cs="TimesNewRomanPSMT"/>
        </w:rPr>
        <w:tab/>
        <w:t xml:space="preserve">   </w:t>
      </w: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 xml:space="preserve">5 </w:t>
      </w:r>
      <w:r>
        <w:rPr>
          <w:rFonts w:ascii="TimesNewRomanPSMT" w:hAnsi="TimesNewRomanPSMT" w:cs="TimesNewRomanPSMT"/>
        </w:rPr>
        <w:tab/>
        <w:t xml:space="preserve">    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5 lusso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Area attrezzata per la sosta dei campeggiatori: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piazzole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n.______ wc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docce chiuse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docce aperte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lavabi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lavabi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lavabi dotati di pannelli divisori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lavabi di dimensioni ridotte, messo in opera a non oltre 50 cm. dal suolo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lavelli per stoviglie, con scolapiatti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lavatoi per panni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lavatoi per panni con annesso vano stenditoio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vuotatoi per wc chimici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bungalow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bungalow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bungalow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 xml:space="preserve">Locale pronto soccorso </w:t>
      </w:r>
      <w:r>
        <w:rPr>
          <w:rFonts w:cs="Times New Roman"/>
          <w:sz w:val="28"/>
          <w:szCs w:val="28"/>
        </w:rPr>
        <w:t>􀂅</w:t>
      </w:r>
      <w:r>
        <w:rPr>
          <w:rFonts w:ascii="TimesNewRomanPSMT" w:hAnsi="TimesNewRomanPSMT" w:cs="TimesNewRomanPSMT"/>
        </w:rPr>
        <w:t>Cassetta pronto soccorso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Area per la raccolta e smaltimento dei rifiuti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La somministrazione di alimenti è garantita nel rispetto del REG. CE 852/2004</w:t>
      </w:r>
    </w:p>
    <w:p w:rsidR="00E90BFE" w:rsidRDefault="00E90BFE">
      <w:pPr>
        <w:autoSpaceDE w:val="0"/>
        <w:spacing w:line="360" w:lineRule="auto"/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Locale per ricevimento accettazione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presenti le seguenti attrezzature sportive e ricreative: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C.A.M. nel rispetto della L.R. 19/09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PISCINA nel rispetto della L.R. 4/07 e R.R. 2/08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BENESSERE nel rispetto della Del.G.R. 130/10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ESTETICO nel rispetto della L.R. 10/90 e D.Interministeriale 28/03/2011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ALTRO ….......................................................................................................................................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   ____________________________________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  <w:sz w:val="20"/>
          <w:szCs w:val="20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</w:pPr>
    </w:p>
    <w:p w:rsidR="00E90BFE" w:rsidRDefault="00E90BFE">
      <w:pPr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   </w:t>
      </w:r>
      <w:r>
        <w:rPr>
          <w:rFonts w:ascii="Verdana" w:hAnsi="Verdana" w:cs="Arial-BoldMT"/>
          <w:sz w:val="18"/>
          <w:szCs w:val="18"/>
        </w:rPr>
        <w:t>Mod. 3.7</w:t>
      </w: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STRUTTURA RICETTIVA AGRITURISMO</w:t>
      </w:r>
    </w:p>
    <w:p w:rsidR="00E90BFE" w:rsidRDefault="00E90BFE">
      <w:pPr>
        <w:autoSpaceDE w:val="0"/>
        <w:spacing w:line="360" w:lineRule="auto"/>
        <w:rPr>
          <w:rFonts w:ascii="Arial-BoldMT" w:hAnsi="Arial-BoldMT" w:cs="Arial-BoldMT"/>
          <w:sz w:val="12"/>
          <w:szCs w:val="12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posti letti distribuiti in: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1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2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3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appartamenti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appartamenti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appartamenti da: n. ___ camere da n. ___ posti letto, soggiorno con n. ____ posti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La ristorazione è garantita nel rispetto del REG. CE 852/2004.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Area attrezzata per la sosta dei campeggiatori: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piazzole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n.______ wc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docce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 lavabi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presenti le seguenti attrezzature sportive e ricreative: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C.A.M. nel rispetto della L.R. 19/09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PISCINA nel rispetto della L.R. 4/07 e R.R. 2/08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BENESSERE nel rispetto della Del.G.R. 130/10 (vedi scheda relativa)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ESTETICO nel rispetto della L.R. 10/90 e D.Interministeriale 28/03/2011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ALTRO ….......................................................................................................................................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  <w:t>…..............................................................................................................................................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Arial-BoldMT" w:hAnsi="Arial-BoldMT" w:cs="Arial-BoldMT"/>
          <w:sz w:val="20"/>
          <w:szCs w:val="20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      </w:t>
      </w:r>
      <w:r>
        <w:rPr>
          <w:rFonts w:ascii="TimesNewRomanPSMT" w:hAnsi="TimesNewRomanPSMT" w:cs="TimesNewRomanPSMT"/>
          <w:sz w:val="20"/>
          <w:szCs w:val="20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</w:pPr>
    </w:p>
    <w:p w:rsidR="00E90BFE" w:rsidRDefault="00E90BFE">
      <w:pPr>
        <w:pageBreakBefore/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     </w:t>
      </w:r>
      <w:r>
        <w:rPr>
          <w:rFonts w:ascii="Verdana" w:hAnsi="Verdana" w:cs="Arial-BoldMT"/>
          <w:sz w:val="18"/>
          <w:szCs w:val="18"/>
        </w:rPr>
        <w:t>Mod. 3.8</w:t>
      </w:r>
    </w:p>
    <w:p w:rsidR="00E90BFE" w:rsidRDefault="00E90BFE">
      <w:pPr>
        <w:autoSpaceDE w:val="0"/>
        <w:rPr>
          <w:rFonts w:ascii="ArialMT" w:hAnsi="ArialMT" w:cs="ArialMT"/>
          <w:b/>
          <w:bCs/>
          <w:sz w:val="18"/>
          <w:szCs w:val="18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FATTORIE DIDATTICHE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Wingdings-Regular-Identity-H" w:hAnsi="Wingdings-Regular-Identity-H" w:cs="Wingdings-Regular-Identity-H"/>
        </w:rPr>
        <w:t xml:space="preserve">􀂅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Fattoria didattica senza pernottamento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Fattoria didattica con pernottamento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Azienda agrituristica riconosciuta come fattoria didattica: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attività esercitata nei locali adibiti ad attività agrituristica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attività esercitata in ulteriori locali a disposizione del fondo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attività riconosciuta come fattoria didattica autorizzata all’esercizio delle deroghe di cui</w:t>
      </w:r>
    </w:p>
    <w:p w:rsidR="00E90BFE" w:rsidRPr="0057741F" w:rsidRDefault="00E90BFE">
      <w:pPr>
        <w:autoSpaceDE w:val="0"/>
        <w:spacing w:line="200" w:lineRule="atLeast"/>
        <w:rPr>
          <w:rFonts w:ascii="TimesNewRomanPSMT" w:hAnsi="TimesNewRomanPSMT" w:cs="TimesNewRomanPSMT"/>
          <w:lang w:val="en-US"/>
        </w:rPr>
      </w:pPr>
      <w:r w:rsidRPr="0057741F">
        <w:rPr>
          <w:rFonts w:ascii="TimesNewRomanPSMT" w:hAnsi="TimesNewRomanPSMT" w:cs="TimesNewRomanPSMT"/>
          <w:lang w:val="en-US"/>
        </w:rPr>
        <w:t>all’ art. 3, comma 5 della L. R. 13/05</w:t>
      </w:r>
    </w:p>
    <w:p w:rsidR="00E90BFE" w:rsidRPr="0057741F" w:rsidRDefault="00E90BFE">
      <w:pPr>
        <w:autoSpaceDE w:val="0"/>
        <w:spacing w:line="200" w:lineRule="atLeast"/>
        <w:rPr>
          <w:rFonts w:ascii="TimesNewRomanPSMT" w:hAnsi="TimesNewRomanPSMT" w:cs="TimesNewRomanPSMT"/>
          <w:sz w:val="14"/>
          <w:szCs w:val="14"/>
          <w:lang w:val="en-US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struttura dispone di: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ambienti e spazi attrezzati sufficienti per svolgere le azioni educative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strutture coperte per il consumo dei pasti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aree attrezzate per la consumazione della merenda e/o giocare in libertà e sicurezza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servizi igienici e lavabi con acqua potabile adeguati al numero degli ospiti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servizi igienici per disabili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attrezzature di pronto soccorso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con pernottamento è di n.________________ posti letti distribuiti in: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1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2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3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4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__ posto letto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wc (1 ogni 6 posti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doccia (1 ogni 6 posto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lavabo (1 ogni 6 posto letto)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con servizio igienico privato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locali comuni (distinti dalla sala pranzo)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</w:rPr>
        <w:t>􀂅</w:t>
      </w:r>
      <w:r>
        <w:rPr>
          <w:rFonts w:ascii="Wingdings-Regular-Identity-H" w:hAnsi="Wingdings-Regular-Identity-H" w:cs="Wingdings-Regular-Identity-H"/>
        </w:rPr>
        <w:t xml:space="preserve"> </w:t>
      </w:r>
      <w:r>
        <w:rPr>
          <w:rFonts w:ascii="TimesNewRomanPSMT" w:hAnsi="TimesNewRomanPSMT" w:cs="TimesNewRomanPSMT"/>
        </w:rPr>
        <w:t>La ristorazione è garantita nel rispetto del REG. CE 852/2004.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______________________________________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</w:r>
      <w:r>
        <w:rPr>
          <w:rFonts w:ascii="TimesNewRomanPSMT" w:hAnsi="TimesNewRomanPSMT" w:cs="TimesNewRomanPSMT"/>
          <w:sz w:val="18"/>
          <w:szCs w:val="18"/>
        </w:rPr>
        <w:tab/>
        <w:t xml:space="preserve">                                          (del legale rappresentante o titolare dell’attività)</w:t>
      </w:r>
    </w:p>
    <w:p w:rsidR="00E90BFE" w:rsidRDefault="00E90BFE">
      <w:pPr>
        <w:pageBreakBefore/>
        <w:autoSpaceDE w:val="0"/>
        <w:spacing w:line="200" w:lineRule="atLeast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      </w:t>
      </w:r>
      <w:r>
        <w:rPr>
          <w:rFonts w:ascii="Verdana" w:hAnsi="Verdana" w:cs="Arial-BoldMT"/>
          <w:sz w:val="18"/>
          <w:szCs w:val="18"/>
        </w:rPr>
        <w:t>Mod. 3.9</w:t>
      </w:r>
    </w:p>
    <w:p w:rsidR="00E90BFE" w:rsidRDefault="00E90BFE">
      <w:pPr>
        <w:autoSpaceDE w:val="0"/>
        <w:rPr>
          <w:rFonts w:ascii="ArialMT" w:hAnsi="ArialMT" w:cs="ArialMT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7"/>
          <w:szCs w:val="27"/>
        </w:rPr>
      </w:pPr>
      <w:r>
        <w:rPr>
          <w:rFonts w:ascii="ComicSansMS-Bold" w:hAnsi="ComicSansMS-Bold" w:cs="ComicSansMS-Bold"/>
          <w:b/>
          <w:bCs/>
          <w:sz w:val="27"/>
          <w:szCs w:val="27"/>
        </w:rPr>
        <w:t>ALBERGO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INIZIO ATTIVITA’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AGGIUNTA ALTRE TIPOLOGIE DI ATTIVITA’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AMPLIAMENTO DELL’ATTIVITA’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MODIFICA DEI LOCALI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DICHIARA: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Tipologia: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Albergo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Motel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Albergo residenziale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Albergo diffuso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Villaggio albergo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Residenza della salute – Beauty farm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Dipendenza dell’albergo ____________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Numero di stelle: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 xml:space="preserve">1 </w:t>
      </w:r>
      <w:r>
        <w:rPr>
          <w:rFonts w:ascii="TimesNewRomanPSMT" w:hAnsi="TimesNewRomanPSMT" w:cs="TimesNewRomanPSMT"/>
        </w:rPr>
        <w:tab/>
      </w: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 xml:space="preserve">2 </w:t>
      </w:r>
      <w:r>
        <w:rPr>
          <w:rFonts w:ascii="TimesNewRomanPSMT" w:hAnsi="TimesNewRomanPSMT" w:cs="TimesNewRomanPSMT"/>
        </w:rPr>
        <w:tab/>
      </w: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 xml:space="preserve">3 </w:t>
      </w:r>
      <w:r>
        <w:rPr>
          <w:rFonts w:ascii="TimesNewRomanPSMT" w:hAnsi="TimesNewRomanPSMT" w:cs="TimesNewRomanPSMT"/>
        </w:rPr>
        <w:tab/>
      </w: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 xml:space="preserve">4 </w:t>
      </w:r>
      <w:r>
        <w:rPr>
          <w:rFonts w:ascii="TimesNewRomanPSMT" w:hAnsi="TimesNewRomanPSMT" w:cs="TimesNewRomanPSMT"/>
        </w:rPr>
        <w:tab/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􀂅 </w:t>
      </w:r>
      <w:r>
        <w:rPr>
          <w:rFonts w:ascii="TimesNewRomanPSMT" w:hAnsi="TimesNewRomanPSMT" w:cs="TimesNewRomanPSMT"/>
        </w:rPr>
        <w:t xml:space="preserve">5 </w:t>
      </w:r>
      <w:r>
        <w:rPr>
          <w:rFonts w:ascii="TimesNewRomanPSMT" w:hAnsi="TimesNewRomanPSMT" w:cs="TimesNewRomanPSMT"/>
        </w:rPr>
        <w:tab/>
      </w:r>
      <w:r>
        <w:rPr>
          <w:rFonts w:cs="Times New Roman"/>
          <w:sz w:val="27"/>
          <w:szCs w:val="27"/>
        </w:rPr>
        <w:t>􀂅</w:t>
      </w:r>
      <w:r>
        <w:rPr>
          <w:rFonts w:ascii="Wingdings-Regular-Identity-H" w:hAnsi="Wingdings-Regular-Identity-H" w:cs="Wingdings-Regular-Identity-H"/>
          <w:sz w:val="27"/>
          <w:szCs w:val="27"/>
        </w:rPr>
        <w:t xml:space="preserve"> </w:t>
      </w:r>
      <w:r>
        <w:rPr>
          <w:rFonts w:ascii="TimesNewRomanPSMT" w:hAnsi="TimesNewRomanPSMT" w:cs="TimesNewRomanPSMT"/>
        </w:rPr>
        <w:t>5 lusso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La ricettività della struttura è di n.________________ posti letti distribuiti in: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1 posto letto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2 posto letto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camere da 3 posto letto (solo per gli esercizi alberghieri classificati a 1, 2 ,3 stelle)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suites (esclusi gli alberghi residenziali)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n. _________ appartamenti da n. ___posti letto ( previsti solo per alberghi residenziali, villaggi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albergo o alberghi diffusi)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E’ presente il ristorante nel rispetto del REG. CE 852/2004 (vedi scheda specifica per la Notifica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Inizio Attività settore alimentare).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presenti le seguenti attrezzature sportive e ricreative: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C.A.M. nel rispetto della L.R. 19/09 (vedi scheda relativa)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PISCINA nel rispetto della L.R. 4/07 e R.R. 2/08 (vedi scheda relativa)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BENESSERE nel rispetto della Del.G.R. 130/10 (vedi scheda relativa)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CENTRO ESTETICO nel rispetto della L.R. 10/90 e D.Interministeriale 28/03/2011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ALTRO …..........................................................................................................................................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before="57" w:after="5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 __________________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________________________________</w:t>
      </w:r>
    </w:p>
    <w:p w:rsidR="00E90BFE" w:rsidRDefault="00E90BFE">
      <w:pPr>
        <w:autoSpaceDE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  <w:t xml:space="preserve">                             (del legale rappresentante o titolare dell’attività)</w:t>
      </w:r>
    </w:p>
    <w:p w:rsidR="00E90BFE" w:rsidRDefault="00E90BFE">
      <w:pPr>
        <w:pageBreakBefore/>
        <w:autoSpaceDE w:val="0"/>
        <w:rPr>
          <w:rFonts w:ascii="Verdana" w:hAnsi="Verdana" w:cs="Arial-BoldMT"/>
          <w:sz w:val="18"/>
          <w:szCs w:val="18"/>
        </w:rPr>
      </w:pPr>
      <w:r>
        <w:rPr>
          <w:rFonts w:ascii="Verdana" w:hAnsi="Verdana" w:cs="ArialMT"/>
          <w:b/>
          <w:bCs/>
          <w:sz w:val="18"/>
          <w:szCs w:val="18"/>
        </w:rPr>
        <w:t xml:space="preserve">MODULO RICHIESTA NULLA OSTA IGIENICO SANITARIO      </w:t>
      </w:r>
      <w:r>
        <w:rPr>
          <w:rFonts w:ascii="Verdana" w:hAnsi="Verdana" w:cs="Arial-BoldMT"/>
          <w:sz w:val="18"/>
          <w:szCs w:val="18"/>
        </w:rPr>
        <w:t>Mod. 3.10</w:t>
      </w:r>
    </w:p>
    <w:p w:rsidR="00E90BFE" w:rsidRDefault="00E90BFE">
      <w:pPr>
        <w:autoSpaceDE w:val="0"/>
        <w:rPr>
          <w:rFonts w:ascii="Verdana" w:hAnsi="Verdana" w:cs="ArialMT"/>
          <w:sz w:val="20"/>
          <w:szCs w:val="20"/>
        </w:rPr>
      </w:pPr>
    </w:p>
    <w:p w:rsidR="00E90BFE" w:rsidRDefault="00E90BFE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CENTRI ATTIVITA’ MOTORIE (CAM)</w:t>
      </w:r>
    </w:p>
    <w:p w:rsidR="00E90BFE" w:rsidRDefault="00E90BFE">
      <w:pPr>
        <w:autoSpaceDE w:val="0"/>
        <w:rPr>
          <w:rFonts w:ascii="ComicSansMS" w:hAnsi="ComicSansMS" w:cs="ComicSansMS"/>
          <w:sz w:val="21"/>
          <w:szCs w:val="21"/>
        </w:rPr>
      </w:pPr>
      <w:r>
        <w:rPr>
          <w:rFonts w:ascii="ComicSansMS" w:hAnsi="ComicSansMS" w:cs="ComicSansMS"/>
          <w:sz w:val="21"/>
          <w:szCs w:val="21"/>
        </w:rPr>
        <w:t>( VEDI ART. 49 LR 15/2010 .”.. ANCHE PER MEZZO DI AUTOCERTIFICAZIONE...”)</w:t>
      </w:r>
    </w:p>
    <w:p w:rsidR="00E90BFE" w:rsidRDefault="00E90BFE">
      <w:pPr>
        <w:autoSpaceDE w:val="0"/>
        <w:rPr>
          <w:rFonts w:ascii="Arial-BoldMT" w:hAnsi="Arial-BoldMT" w:cs="Arial-BoldMT"/>
          <w:sz w:val="20"/>
          <w:szCs w:val="20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INIZIO ATTIVITÀ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AMPLIAMENTO ATTIVITÀ SPECIFICHE DEL CAM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INSERIMENTO ALTRE ATTIVITÀ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cs="Times New Roman"/>
          <w:sz w:val="28"/>
          <w:szCs w:val="28"/>
        </w:rPr>
        <w:t>􀂅</w:t>
      </w:r>
      <w:r>
        <w:rPr>
          <w:rFonts w:ascii="Wingdings-Regular-Identity-H" w:hAnsi="Wingdings-Regular-Identity-H" w:cs="Wingdings-Regular-Identity-H"/>
          <w:sz w:val="28"/>
          <w:szCs w:val="28"/>
        </w:rPr>
        <w:t xml:space="preserve"> </w:t>
      </w:r>
      <w:r>
        <w:rPr>
          <w:rFonts w:ascii="TimesNewRomanPSMT" w:hAnsi="TimesNewRomanPSMT" w:cs="TimesNewRomanPSMT"/>
        </w:rPr>
        <w:t>MODIFICA/AMPLIAMENTO LOCALI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DICHIARA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1 - il direttore tecnico del cam è il sig/dr 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nato a..................................................................................................... il …........................................ 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residente a …...................................................................................................................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via/loc..............................................................................................................................................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 possesso del titolo abilitante (specificare).........................................................................................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2 - il responsabile sanitario è il dott.......................................................................................................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 possesso del titolo abilitante di laurea in medicina e chirurgia e diploma di specializzazione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 (specificare).......................................................................................................................................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3 - le attività motorie che si eserciteranno sono: (specificare):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4 - le attrezzature che si utilizzeranno sono: (specificare n° tipo e finalità):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5 - le sale per le attività motorie sono così distinte (n°, massimo affollamento utenti e specifico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utilizzo):...........................................................................................................................................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6 - gli spazi e nuclei-servizi direttamente connessi con le attività e con la presenza di utenti e addetti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sono (specificare n°, tipologia, destinazione)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4"/>
          <w:szCs w:val="14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7 - gli spazi o servizi accessori non strettamente funzionali alle attività motorie sono: (specificare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n°, tipologia) 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  <w:sz w:val="12"/>
          <w:szCs w:val="12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8 - lo spazio per l’accostamento mezzi di pronto soccorso è presente in prossimità di (specificare)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9 - le vie d’uscita sono (specificare n° ed ubicazione) 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.........................................................................................................................................................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…......................................................................................................................................................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10 - la superficie complessiva delle sale per l’attività motoria è di mq. …. .......... mentre quella dell’intero impianto è di mq …...............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11 - il numero massimo di utenti contemporaneamente presenti nel CAM è di ….......................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12 - tutti gli arredi, le attrezzature, l’accessibilità ai disabili ed i mezzi di prevenzione incendi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corrispondono ai requisiti previsti dal RR 16/98 e dalla normativa nazionale vigente in materia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13 - il locale contenente il pronto soccorso è conforme ai requisiti del R.R 16/98.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Si dichiara inoltre che, per le altre eventuali attività non strettamente funzionali all’attività motoria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che si intenderanno esercitare, verrà seguita la specifica procedura di autocertificazione.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Data..................................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FIRMA</w:t>
      </w:r>
    </w:p>
    <w:p w:rsidR="00E90BFE" w:rsidRDefault="00E90BFE">
      <w:pPr>
        <w:autoSpaceDE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>………………………......................................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           </w:t>
      </w:r>
      <w:r>
        <w:rPr>
          <w:rFonts w:ascii="TimesNewRomanPSMT" w:hAnsi="TimesNewRomanPSMT" w:cs="TimesNewRomanPSMT"/>
          <w:sz w:val="20"/>
          <w:szCs w:val="20"/>
        </w:rPr>
        <w:t>(del legale rappresentante o titolare dell’attività)</w:t>
      </w:r>
    </w:p>
    <w:p w:rsidR="00E90BFE" w:rsidRDefault="00E90BFE">
      <w:pPr>
        <w:autoSpaceDE w:val="0"/>
        <w:spacing w:line="200" w:lineRule="atLeast"/>
        <w:rPr>
          <w:rFonts w:ascii="TimesNewRomanPSMT" w:hAnsi="TimesNewRomanPSMT" w:cs="TimesNewRomanPSMT"/>
          <w:sz w:val="18"/>
          <w:szCs w:val="18"/>
        </w:rPr>
      </w:pPr>
    </w:p>
    <w:p w:rsidR="00E90BFE" w:rsidRDefault="00E90BFE">
      <w:pPr>
        <w:autoSpaceDE w:val="0"/>
        <w:spacing w:before="57" w:after="57" w:line="200" w:lineRule="atLeast"/>
        <w:rPr>
          <w:sz w:val="18"/>
          <w:szCs w:val="18"/>
        </w:rPr>
      </w:pPr>
    </w:p>
    <w:sectPr w:rsidR="00E90BFE" w:rsidSect="00CB495C">
      <w:pgSz w:w="11906" w:h="16838"/>
      <w:pgMar w:top="563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-Regular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SansMS">
    <w:altName w:val="Bradley Hand ITC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41F"/>
    <w:rsid w:val="001233FC"/>
    <w:rsid w:val="0057741F"/>
    <w:rsid w:val="00980A6A"/>
    <w:rsid w:val="00A34A74"/>
    <w:rsid w:val="00C02DF7"/>
    <w:rsid w:val="00CB495C"/>
    <w:rsid w:val="00E90BFE"/>
    <w:rsid w:val="00FC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5C"/>
    <w:pPr>
      <w:widowControl w:val="0"/>
      <w:suppressAutoHyphens/>
    </w:pPr>
    <w:rPr>
      <w:rFonts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CB495C"/>
  </w:style>
  <w:style w:type="character" w:customStyle="1" w:styleId="WW8Num1z0">
    <w:name w:val="WW8Num1z0"/>
    <w:uiPriority w:val="99"/>
    <w:rsid w:val="00CB495C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CB495C"/>
  </w:style>
  <w:style w:type="character" w:customStyle="1" w:styleId="Punti">
    <w:name w:val="Punti"/>
    <w:uiPriority w:val="99"/>
    <w:rsid w:val="00CB495C"/>
    <w:rPr>
      <w:rFonts w:ascii="OpenSymbol" w:eastAsia="Times New Roman" w:hAnsi="OpenSymbol"/>
    </w:rPr>
  </w:style>
  <w:style w:type="paragraph" w:customStyle="1" w:styleId="Intestazione1">
    <w:name w:val="Intestazione1"/>
    <w:basedOn w:val="Normal"/>
    <w:next w:val="BodyText"/>
    <w:uiPriority w:val="99"/>
    <w:rsid w:val="00CB495C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B49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93E"/>
    <w:rPr>
      <w:rFonts w:cs="Mangal"/>
      <w:kern w:val="1"/>
      <w:sz w:val="24"/>
      <w:szCs w:val="21"/>
      <w:lang w:eastAsia="hi-IN" w:bidi="hi-IN"/>
    </w:rPr>
  </w:style>
  <w:style w:type="paragraph" w:styleId="List">
    <w:name w:val="List"/>
    <w:basedOn w:val="BodyText"/>
    <w:uiPriority w:val="99"/>
    <w:rsid w:val="00CB495C"/>
  </w:style>
  <w:style w:type="paragraph" w:customStyle="1" w:styleId="Didascalia1">
    <w:name w:val="Didascalia1"/>
    <w:basedOn w:val="Normal"/>
    <w:uiPriority w:val="99"/>
    <w:rsid w:val="00CB495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"/>
    <w:uiPriority w:val="99"/>
    <w:rsid w:val="00CB495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14</Pages>
  <Words>3970</Words>
  <Characters>22631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pfreda</dc:creator>
  <cp:keywords/>
  <dc:description/>
  <cp:lastModifiedBy>User</cp:lastModifiedBy>
  <cp:revision>2</cp:revision>
  <cp:lastPrinted>2012-06-05T16:07:00Z</cp:lastPrinted>
  <dcterms:created xsi:type="dcterms:W3CDTF">2013-12-30T12:31:00Z</dcterms:created>
  <dcterms:modified xsi:type="dcterms:W3CDTF">2013-12-30T12:31:00Z</dcterms:modified>
</cp:coreProperties>
</file>